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W w:w="5035" w:type="pct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566"/>
        <w:gridCol w:w="2120"/>
        <w:gridCol w:w="5003"/>
      </w:tblGrid>
      <w:tr w:rsidR="00FC1715" w:rsidRPr="00E02FFC" w14:paraId="56C67C5D" w14:textId="77777777" w:rsidTr="61DCEA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hideMark/>
          </w:tcPr>
          <w:p w14:paraId="7CC61953" w14:textId="77777777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bookmarkStart w:id="0" w:name="_Hlk209082916"/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Observation Statement</w:t>
            </w:r>
          </w:p>
        </w:tc>
      </w:tr>
      <w:tr w:rsidR="00FC1715" w:rsidRPr="00E02FFC" w14:paraId="30BEBFF0" w14:textId="77777777" w:rsidTr="61DCEA70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79DD554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Title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D0DAD51" w14:textId="47D06C5A" w:rsidR="00FC1715" w:rsidRPr="00FC171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17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T Level Foundation 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Course in</w:t>
            </w:r>
            <w:r w:rsidRPr="00FC17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 Construction and the built environment</w:t>
            </w:r>
          </w:p>
        </w:tc>
      </w:tr>
      <w:tr w:rsidR="00FC1715" w:rsidRPr="00FA7C49" w14:paraId="54832E81" w14:textId="77777777" w:rsidTr="61DCEA70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0D626EB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Outcome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9FB8D9" w14:textId="21D99FE0" w:rsidR="00FC1715" w:rsidRPr="00FC171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FC171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O3: Produce sustainable construction project outputs</w:t>
            </w:r>
          </w:p>
        </w:tc>
      </w:tr>
      <w:tr w:rsidR="00FC1715" w:rsidRPr="00E02FFC" w14:paraId="37B986DC" w14:textId="77777777" w:rsidTr="61DCEA70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79BE441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name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905FD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C1715" w:rsidRPr="00E02FFC" w14:paraId="18954E36" w14:textId="77777777" w:rsidTr="61DCEA70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7771E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859656F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C1715" w:rsidRPr="00E02FFC" w14:paraId="3C7416D7" w14:textId="77777777" w:rsidTr="61DCEA70">
        <w:trPr>
          <w:trHeight w:val="283"/>
        </w:trPr>
        <w:tc>
          <w:tcPr>
            <w:tcW w:w="1324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2E61CE6" w14:textId="0D682000" w:rsidR="00FC1715" w:rsidRPr="00E02FFC" w:rsidRDefault="00AE49B8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</w:t>
            </w:r>
            <w:r w:rsidR="00FC1715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ctivity</w:t>
            </w:r>
          </w:p>
        </w:tc>
        <w:tc>
          <w:tcPr>
            <w:tcW w:w="3676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0EF6EA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</w:p>
        </w:tc>
      </w:tr>
      <w:tr w:rsidR="00FC1715" w:rsidRPr="00E02FFC" w14:paraId="3CA79577" w14:textId="77777777" w:rsidTr="61DCEA70">
        <w:trPr>
          <w:trHeight w:val="284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4C9D15B7" w14:textId="595D4A23" w:rsidR="00FC1715" w:rsidRPr="002A288A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Skill </w:t>
            </w:r>
            <w:r w:rsidR="00AE49B8"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s</w:t>
            </w:r>
            <w:r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tatements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01A1DF"/>
          </w:tcPr>
          <w:p w14:paraId="4156DEA1" w14:textId="188402ED" w:rsidR="00FC1715" w:rsidRPr="002A288A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</w:pPr>
            <w:r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 xml:space="preserve">Observer </w:t>
            </w:r>
            <w:r w:rsidR="00AE49B8"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c</w:t>
            </w:r>
            <w:r w:rsidRPr="002A288A">
              <w:rPr>
                <w:rFonts w:ascii="Lato" w:eastAsia="Times New Roman" w:hAnsi="Lato"/>
                <w:b/>
                <w:bCs/>
                <w:color w:val="FFFFFF" w:themeColor="background1"/>
                <w:sz w:val="20"/>
                <w:szCs w:val="20"/>
                <w:lang w:eastAsia="en-GB"/>
              </w:rPr>
              <w:t>omments</w:t>
            </w:r>
          </w:p>
        </w:tc>
      </w:tr>
      <w:tr w:rsidR="00FC1715" w:rsidRPr="00E02FFC" w14:paraId="039978AF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41DBAF2" w14:textId="34D70C6C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7485269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O3 Skill Topic 1: Bricklayer </w:t>
            </w:r>
          </w:p>
        </w:tc>
      </w:tr>
      <w:tr w:rsidR="00FC1715" w:rsidRPr="00E02FFC" w14:paraId="69752D5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000000" w:themeColor="text1"/>
              <w:bottom w:val="single" w:sz="6" w:space="0" w:color="000000" w:themeColor="text1"/>
              <w:right w:val="single" w:sz="6" w:space="0" w:color="000000" w:themeColor="text1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B78FD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S1 </w:t>
            </w:r>
            <w:r w:rsidRPr="00097456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000000" w:themeColor="text1"/>
              <w:bottom w:val="single" w:sz="6" w:space="0" w:color="auto"/>
              <w:right w:val="single" w:sz="6" w:space="0" w:color="auto"/>
            </w:tcBorders>
            <w:vAlign w:val="center"/>
          </w:tcPr>
          <w:p w14:paraId="6A1602C5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F535092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000000" w:themeColor="text1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591A0D" w14:textId="77777777" w:rsidR="00FC1715" w:rsidRPr="00103A57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 w:rsidRPr="009951F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Mark out required measurements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8494E73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37EAC7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46ACC1" w14:textId="77777777" w:rsidR="00FC1715" w:rsidRPr="00103A57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951FE">
              <w:rPr>
                <w:rFonts w:ascii="Lato" w:eastAsia="Times New Roman" w:hAnsi="Lato"/>
                <w:sz w:val="20"/>
                <w:szCs w:val="20"/>
                <w:lang w:eastAsia="en-GB"/>
              </w:rPr>
              <w:t>Mix mortar to application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5E5F6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33BF2F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AC087B" w14:textId="77777777" w:rsidR="00FC1715" w:rsidRPr="00103A57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 w:rsidRPr="009951F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Cut brickworks to required shape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BCE450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862A97A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E5C9FF" w14:textId="77777777" w:rsidR="00FC1715" w:rsidRPr="00103A57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103A57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 w:rsidRPr="00103A57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951FE">
              <w:rPr>
                <w:rFonts w:ascii="Lato" w:eastAsia="Times New Roman" w:hAnsi="Lato"/>
                <w:sz w:val="20"/>
                <w:szCs w:val="20"/>
                <w:lang w:eastAsia="en-GB"/>
              </w:rPr>
              <w:t>Lay brickwork to project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831FAB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1016781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0C9CA9" w14:textId="77777777" w:rsidR="00FC1715" w:rsidRPr="00103A57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S6 </w:t>
            </w:r>
            <w:r w:rsidRPr="009C3CED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plumb, line and level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AE2FC9A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6A48332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EC853F" w14:textId="77777777" w:rsidR="00FC1715" w:rsidRPr="00FF7F79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S7 </w:t>
            </w:r>
            <w:r w:rsidRPr="009C3CED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5C0A35F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D95F4CE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EDE34A1" w14:textId="39045FFB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2: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Carpenter and joiner</w:t>
            </w:r>
          </w:p>
        </w:tc>
      </w:tr>
      <w:tr w:rsidR="00FC1715" w:rsidRPr="00E02FFC" w14:paraId="3ABC99F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CDD6777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07128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D717E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A756FC5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6B502D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Mark out required measurements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FEFB81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E26985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4D9B40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10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>Use tools and equipment to produce the required shaped timber-based components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A49D969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9929D12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9AE28FA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11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Cut timber-based products to size and shape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966D8A9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0172FAD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8A06E91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>J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>oin timber-based components to other timber-based components and non-timber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>-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>based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9F3BEE">
              <w:rPr>
                <w:rFonts w:ascii="Lato" w:eastAsia="Times New Roman" w:hAnsi="Lato"/>
                <w:sz w:val="20"/>
                <w:szCs w:val="20"/>
                <w:lang w:eastAsia="en-GB"/>
              </w:rPr>
              <w:t>components, including fixtures and fittings, to project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BE7EE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1BC27E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48CA577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4C6C3E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2B480C0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6A081AD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A547F31" w14:textId="77E2E45E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Electrical installer</w:t>
            </w:r>
          </w:p>
        </w:tc>
      </w:tr>
      <w:tr w:rsidR="00FC1715" w:rsidRPr="00E02FFC" w14:paraId="3AC34CAB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69B7B87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A366A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DEADEE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32BA92A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161015A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A366A">
              <w:rPr>
                <w:rFonts w:ascii="Lato" w:eastAsia="Times New Roman" w:hAnsi="Lato"/>
                <w:sz w:val="20"/>
                <w:szCs w:val="20"/>
                <w:lang w:eastAsia="en-GB"/>
              </w:rPr>
              <w:t>Isolate systems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7DD39B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10462C1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059183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6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A366A">
              <w:rPr>
                <w:rFonts w:ascii="Lato" w:eastAsia="Times New Roman" w:hAnsi="Lato"/>
                <w:sz w:val="20"/>
                <w:szCs w:val="20"/>
                <w:lang w:eastAsia="en-GB"/>
              </w:rPr>
              <w:t>Mark out required measurements on wiring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AC45F3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65BD5A1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04D5A08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7107FC">
              <w:rPr>
                <w:rFonts w:ascii="Lato" w:eastAsia="Times New Roman" w:hAnsi="Lato"/>
                <w:sz w:val="20"/>
                <w:szCs w:val="20"/>
                <w:lang w:eastAsia="en-GB"/>
              </w:rPr>
              <w:t>Cut wiring materials to required size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283CF88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BBE544A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C35FB59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7107FC">
              <w:rPr>
                <w:rFonts w:ascii="Lato" w:eastAsia="Times New Roman" w:hAnsi="Lato"/>
                <w:sz w:val="20"/>
                <w:szCs w:val="20"/>
                <w:lang w:eastAsia="en-GB"/>
              </w:rPr>
              <w:t>Install wiring accessories to project requirements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DF85AC0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AD312DA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B45ADF" w14:textId="77777777" w:rsidR="00FC1715" w:rsidRPr="004E352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4E352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S1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4E352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22193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50EFB80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A7BCA6F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E86F541" w14:textId="349DBF42" w:rsidR="00FC1715" w:rsidRPr="00E02FFC" w:rsidRDefault="00FC1715" w:rsidP="00D364CE">
            <w:pPr>
              <w:tabs>
                <w:tab w:val="center" w:pos="4479"/>
                <w:tab w:val="left" w:pos="7000"/>
              </w:tabs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4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Painter and decorator</w:t>
            </w:r>
          </w:p>
        </w:tc>
      </w:tr>
      <w:tr w:rsidR="00FC1715" w:rsidRPr="00E02FFC" w14:paraId="75AFA0E4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A11B5B4" w14:textId="77777777" w:rsidR="00FC1715" w:rsidRPr="0078365D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20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60298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47488C4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1E4587D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BC34ED" w14:textId="77777777" w:rsidR="00FC1715" w:rsidRPr="0078365D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21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60298">
              <w:rPr>
                <w:rFonts w:ascii="Lato" w:eastAsia="Times New Roman" w:hAnsi="Lato"/>
                <w:sz w:val="20"/>
                <w:szCs w:val="20"/>
                <w:lang w:eastAsia="en-GB"/>
              </w:rPr>
              <w:t>Prepare surfaces for coating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84749BA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8AC8237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02366D1" w14:textId="77777777" w:rsidR="00FC1715" w:rsidRPr="0078365D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78365D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78365D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60298">
              <w:rPr>
                <w:rFonts w:ascii="Lato" w:eastAsia="Times New Roman" w:hAnsi="Lato"/>
                <w:sz w:val="20"/>
                <w:szCs w:val="20"/>
                <w:lang w:eastAsia="en-GB"/>
              </w:rPr>
              <w:t>Apply coatings to surfaces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92C0444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B641168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D0C5437" w14:textId="77777777" w:rsidR="00FC1715" w:rsidRPr="0078365D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S23 </w:t>
            </w:r>
            <w:r w:rsidRPr="00BC4FE7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D07B2D3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03658E2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8FCAAEE" w14:textId="19AE1FDA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5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: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Plasterer</w:t>
            </w:r>
          </w:p>
        </w:tc>
      </w:tr>
      <w:tr w:rsidR="00FC1715" w:rsidRPr="00E02FFC" w14:paraId="1D8D7564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FCA992" w14:textId="77777777" w:rsidR="00FC1715" w:rsidRPr="00096171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C3490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022D3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8599C13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6DD5212" w14:textId="77777777" w:rsidR="00FC1715" w:rsidRPr="00096171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C3490">
              <w:rPr>
                <w:rFonts w:ascii="Lato" w:eastAsia="Times New Roman" w:hAnsi="Lato"/>
                <w:sz w:val="20"/>
                <w:szCs w:val="20"/>
                <w:lang w:eastAsia="en-GB"/>
              </w:rPr>
              <w:t>Set out plasterboard to studwork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A2671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359764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0C539A6" w14:textId="77777777" w:rsidR="00FC1715" w:rsidRPr="00096171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6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C3490">
              <w:rPr>
                <w:rFonts w:ascii="Lato" w:eastAsia="Times New Roman" w:hAnsi="Lato"/>
                <w:sz w:val="20"/>
                <w:szCs w:val="20"/>
                <w:lang w:eastAsia="en-GB"/>
              </w:rPr>
              <w:t>Affix plasterboard to backgrounds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4190B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E5D246B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A1A50D0" w14:textId="77777777" w:rsidR="00FC1715" w:rsidRPr="00096171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8C3490">
              <w:rPr>
                <w:rFonts w:ascii="Lato" w:eastAsia="Times New Roman" w:hAnsi="Lato"/>
                <w:sz w:val="20"/>
                <w:szCs w:val="20"/>
                <w:lang w:eastAsia="en-GB"/>
              </w:rPr>
              <w:t>Apply plasters to internal surfaces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E9B140E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339E142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64AF3B7" w14:textId="77777777" w:rsidR="00FC1715" w:rsidRPr="00096171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02197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096171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4D21F4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4747AF6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56C2C65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277B51E" w14:textId="0D743D91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6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Plumber</w:t>
            </w:r>
          </w:p>
        </w:tc>
      </w:tr>
      <w:tr w:rsidR="00FC1715" w:rsidRPr="00E02FFC" w14:paraId="3D6666C8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1EFF922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S29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BC2136">
              <w:rPr>
                <w:rFonts w:ascii="Lato" w:eastAsia="Times New Roman" w:hAnsi="Lato"/>
                <w:sz w:val="20"/>
                <w:szCs w:val="20"/>
                <w:lang w:eastAsia="en-GB"/>
              </w:rPr>
              <w:t>Prepare environments for activities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E354A0B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AAB022A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C81D7E2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S30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34842">
              <w:rPr>
                <w:rFonts w:ascii="Lato" w:eastAsia="Times New Roman" w:hAnsi="Lato"/>
                <w:sz w:val="20"/>
                <w:szCs w:val="20"/>
                <w:lang w:eastAsia="en-GB"/>
              </w:rPr>
              <w:t>Isolate systems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C43A8AE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1D8005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D7ECEC3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S31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34842">
              <w:rPr>
                <w:rFonts w:ascii="Lato" w:eastAsia="Times New Roman" w:hAnsi="Lato"/>
                <w:sz w:val="20"/>
                <w:szCs w:val="20"/>
                <w:lang w:eastAsia="en-GB"/>
              </w:rPr>
              <w:t>Mark out required measurements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4CEEFF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6C95A149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691D2E4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S32</w:t>
            </w:r>
            <w:r w:rsidRPr="003E19A2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205530">
              <w:rPr>
                <w:rFonts w:ascii="Lato" w:eastAsia="Times New Roman" w:hAnsi="Lato"/>
                <w:sz w:val="20"/>
                <w:szCs w:val="20"/>
                <w:lang w:eastAsia="en-GB"/>
              </w:rPr>
              <w:t>Cut pipework to required size and shape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3541AD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BEC09D5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35953CC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S33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01524">
              <w:rPr>
                <w:rFonts w:ascii="Lato" w:eastAsia="Times New Roman" w:hAnsi="Lato"/>
                <w:sz w:val="20"/>
                <w:szCs w:val="20"/>
                <w:lang w:eastAsia="en-GB"/>
              </w:rPr>
              <w:t>Bend pipework to required shape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4F090B3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CE2CF04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941EBF3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S34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C01524">
              <w:rPr>
                <w:rFonts w:ascii="Lato" w:eastAsia="Times New Roman" w:hAnsi="Lato"/>
                <w:sz w:val="20"/>
                <w:szCs w:val="20"/>
                <w:lang w:eastAsia="en-GB"/>
              </w:rPr>
              <w:t>Join pipework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1058C44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7AEF4A6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42C9CC7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5D74A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S35</w:t>
            </w:r>
            <w:r w:rsidRPr="005D74AF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D5072E">
              <w:rPr>
                <w:rFonts w:ascii="Lato" w:eastAsia="Times New Roman" w:hAnsi="Lato"/>
                <w:sz w:val="20"/>
                <w:szCs w:val="20"/>
                <w:lang w:eastAsia="en-GB"/>
              </w:rPr>
              <w:t>Affix pipework to surface as required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E874D5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89C9F4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DEC4976" w14:textId="77777777" w:rsidR="00FC1715" w:rsidRPr="005D74A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891A9F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S36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D5072E">
              <w:rPr>
                <w:rFonts w:ascii="Lato" w:eastAsia="Times New Roman" w:hAnsi="Lato"/>
                <w:sz w:val="20"/>
                <w:szCs w:val="20"/>
                <w:lang w:eastAsia="en-GB"/>
              </w:rPr>
              <w:t>Maintain tools and equipment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CCB26CE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E758FB8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B96422D" w14:textId="770A66C7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7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Health and safety skills</w:t>
            </w:r>
          </w:p>
        </w:tc>
      </w:tr>
      <w:tr w:rsidR="00FC1715" w:rsidRPr="00E02FFC" w14:paraId="49683FD9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F173160" w14:textId="77777777" w:rsidR="00FC1715" w:rsidRPr="00891A9F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S37 </w:t>
            </w:r>
            <w:r w:rsidRPr="00E50A6C">
              <w:rPr>
                <w:rFonts w:ascii="Lato" w:eastAsia="Times New Roman" w:hAnsi="Lato"/>
                <w:sz w:val="20"/>
                <w:szCs w:val="20"/>
                <w:lang w:eastAsia="en-GB"/>
              </w:rPr>
              <w:t>Assess an area for potential health and safety risks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7CE1E2B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15889D5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6634B5" w14:textId="77777777" w:rsidR="00FC1715" w:rsidRPr="00E50A6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50A6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E50A6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Personal Protective Equipment (PPE) appropriately following agreed procedures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F00EB87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910BA6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CACB0E1" w14:textId="77777777" w:rsidR="00FC1715" w:rsidRPr="00E50A6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50A6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S3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E50A6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Establish a safe working area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80A955C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0B50E25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1CAA115" w14:textId="77777777" w:rsidR="00FC1715" w:rsidRPr="00E50A6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50A6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40</w:t>
            </w:r>
            <w:r w:rsidRPr="00E50A6C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manual handling techniques when lifting and moving tools, equipment and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E50A6C">
              <w:rPr>
                <w:rFonts w:ascii="Lato" w:eastAsia="Times New Roman" w:hAnsi="Lato"/>
                <w:sz w:val="20"/>
                <w:szCs w:val="20"/>
                <w:lang w:eastAsia="en-GB"/>
              </w:rPr>
              <w:t>materials as appropriate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9282EA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5D25B62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CEC71B0" w14:textId="1104F479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8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Sustainable skills</w:t>
            </w:r>
          </w:p>
        </w:tc>
      </w:tr>
      <w:tr w:rsidR="00FC1715" w:rsidRPr="00E02FFC" w14:paraId="0F933D4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2088E67" w14:textId="77777777" w:rsidR="00FC1715" w:rsidRPr="00664208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664208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64208">
              <w:rPr>
                <w:rFonts w:ascii="Lato" w:eastAsia="Times New Roman" w:hAnsi="Lato"/>
                <w:sz w:val="20"/>
                <w:szCs w:val="20"/>
                <w:lang w:eastAsia="en-GB"/>
              </w:rPr>
              <w:t>Minimise waste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D4BCA0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35D1760C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EA182B7" w14:textId="77777777" w:rsidR="00FC1715" w:rsidRPr="00664208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664208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</w:t>
            </w:r>
            <w:r w:rsidRPr="00664208">
              <w:rPr>
                <w:rFonts w:ascii="Lato" w:eastAsia="Times New Roman" w:hAnsi="Lato"/>
                <w:sz w:val="20"/>
                <w:szCs w:val="20"/>
                <w:lang w:eastAsia="en-GB"/>
              </w:rPr>
              <w:t>Dispose of waste sustainably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5205E61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99BE15A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FAA76C9" w14:textId="2C3A9648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Skills</w:t>
            </w:r>
            <w:r w:rsidR="008C1AED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9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Planning</w:t>
            </w:r>
          </w:p>
        </w:tc>
      </w:tr>
      <w:tr w:rsidR="00FC1715" w:rsidRPr="00E02FFC" w14:paraId="7B242A48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C20F57D" w14:textId="77777777" w:rsidR="00FC1715" w:rsidRPr="00E218CB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218C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E218C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discrete steps to be followed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776944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A45B939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57703F8" w14:textId="77777777" w:rsidR="00FC1715" w:rsidRPr="00E218CB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218C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E218C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Estimate time and resources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31E005A8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661467E5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FDFAC94" w14:textId="77777777" w:rsidR="00FC1715" w:rsidRPr="00E218CB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218C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E218C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Prioritise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22EC80C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95F2539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7E298BB" w14:textId="77777777" w:rsidR="00FC1715" w:rsidRPr="00E218CB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218CB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6</w:t>
            </w:r>
            <w:r w:rsidRPr="00E218CB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Sequence activities required to achieve an outcome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B09FDE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5E4C4C83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223B10E" w14:textId="6C2A297E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10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Self-managing</w:t>
            </w:r>
          </w:p>
        </w:tc>
      </w:tr>
      <w:tr w:rsidR="00FC1715" w:rsidRPr="00E02FFC" w14:paraId="244DAF3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020231E" w14:textId="77777777" w:rsidR="00FC1715" w:rsidRPr="00EF765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F765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7</w:t>
            </w:r>
            <w:r w:rsidRPr="00EF765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Monitor own performance against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BF01475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55B333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53468061" w14:textId="77777777" w:rsidR="00FC1715" w:rsidRPr="00EF765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F765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8</w:t>
            </w:r>
            <w:r w:rsidRPr="00EF765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Manage own time in achieving objectives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2B7EF11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5DB38F0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6C9CA15" w14:textId="77777777" w:rsidR="00FC1715" w:rsidRPr="00EF765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EF7655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lastRenderedPageBreak/>
              <w:t>S4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9</w:t>
            </w:r>
            <w:r w:rsidRPr="00EF7655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Move within an environment demonstrating situational awareness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65A6B82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1F0DE1E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6241972" w14:textId="561ED00C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11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Self-reflecting</w:t>
            </w:r>
          </w:p>
        </w:tc>
      </w:tr>
      <w:tr w:rsidR="00FC1715" w:rsidRPr="00E02FFC" w14:paraId="2A0CB8AB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85E51D" w14:textId="77777777" w:rsidR="00FC1715" w:rsidRPr="00B009C9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009C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50</w:t>
            </w:r>
            <w:r w:rsidRPr="00B009C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Identify success criteria for a task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BB3568F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A653601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5153064" w14:textId="77777777" w:rsidR="00FC1715" w:rsidRPr="00B009C9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009C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1</w:t>
            </w:r>
            <w:r w:rsidRPr="00B009C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Consider process and evidence available for review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EE55FA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28867A9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27D5AA91" w14:textId="77777777" w:rsidR="00FC1715" w:rsidRPr="00B009C9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B009C9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2</w:t>
            </w:r>
            <w:r w:rsidRPr="00B009C9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Make judgements based on evidence available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4AFD4D39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E8C331D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5FDA412" w14:textId="29113C9B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12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Communicating</w:t>
            </w:r>
          </w:p>
        </w:tc>
      </w:tr>
      <w:tr w:rsidR="00FC1715" w:rsidRPr="00E02FFC" w14:paraId="4AF56214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3919AA8" w14:textId="77777777" w:rsidR="00FC1715" w:rsidRPr="00347A0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47A0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3</w:t>
            </w:r>
            <w:r w:rsidRPr="00347A0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Interpret information and data presented in different formats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03E6DE93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1ADFEB3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2C06757" w14:textId="77777777" w:rsidR="00FC1715" w:rsidRPr="00347A0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47A0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4</w:t>
            </w:r>
            <w:r w:rsidRPr="00347A0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written communication skills to create documents for different purposes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6A4958C8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2EB150B1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B50634C" w14:textId="77777777" w:rsidR="00FC1715" w:rsidRPr="00347A03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00347A03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S5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5</w:t>
            </w:r>
            <w:r w:rsidRPr="00347A03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Apply appropriate vocabulary and spelling to documents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75FE0FCE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0F24C691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63715DB5" w14:textId="0DD1A54A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13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Numeracy skills</w:t>
            </w:r>
          </w:p>
        </w:tc>
      </w:tr>
      <w:tr w:rsidR="00FC1715" w:rsidRPr="00E02FFC" w14:paraId="0C006352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10E26C0A" w14:textId="77777777" w:rsidR="00FC1715" w:rsidRPr="00EF765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S56 </w:t>
            </w:r>
            <w:r w:rsidRPr="003F50C5">
              <w:rPr>
                <w:rFonts w:ascii="Lato" w:eastAsia="Times New Roman" w:hAnsi="Lato"/>
                <w:sz w:val="20"/>
                <w:szCs w:val="20"/>
                <w:lang w:eastAsia="en-GB"/>
              </w:rPr>
              <w:t>Calculate resource requirements for sustainable construction projects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9577A6C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39C795C4" w14:textId="77777777" w:rsidTr="61DCEA70">
        <w:trPr>
          <w:trHeight w:val="28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5EEEB5A" w14:textId="38FAE981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 Skill Topic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14</w:t>
            </w:r>
            <w:r w:rsidRPr="00E02FFC"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 xml:space="preserve">: </w:t>
            </w:r>
            <w:r>
              <w:rPr>
                <w:rFonts w:ascii="Lato" w:hAnsi="Lato"/>
                <w:b/>
                <w:bCs/>
                <w:color w:val="101010"/>
                <w:sz w:val="20"/>
                <w:szCs w:val="20"/>
              </w:rPr>
              <w:t>Digital skills</w:t>
            </w:r>
          </w:p>
        </w:tc>
      </w:tr>
      <w:tr w:rsidR="00FC1715" w:rsidRPr="00E02FFC" w14:paraId="126CF94E" w14:textId="77777777" w:rsidTr="61DCEA70">
        <w:trPr>
          <w:trHeight w:val="567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38C95147" w14:textId="77777777" w:rsidR="00FC1715" w:rsidRPr="00EF7655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S57 </w:t>
            </w:r>
            <w:r w:rsidRPr="00D07E80">
              <w:rPr>
                <w:rFonts w:ascii="Lato" w:eastAsia="Times New Roman" w:hAnsi="Lato"/>
                <w:sz w:val="20"/>
                <w:szCs w:val="20"/>
                <w:lang w:eastAsia="en-GB"/>
              </w:rPr>
              <w:t>Apply software functions to produce project planning materials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1E3FD8C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474ED081" w14:textId="77777777" w:rsidTr="61DCEA70">
        <w:trPr>
          <w:trHeight w:val="284"/>
        </w:trPr>
        <w:tc>
          <w:tcPr>
            <w:tcW w:w="5000" w:type="pct"/>
            <w:gridSpan w:val="3"/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9A4EE17" w14:textId="248BB593" w:rsidR="00FC1715" w:rsidRPr="00E02FFC" w:rsidRDefault="00FC1715" w:rsidP="00D364CE">
            <w:pPr>
              <w:spacing w:after="0"/>
              <w:jc w:val="center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>O</w:t>
            </w:r>
            <w:r>
              <w:rPr>
                <w:rFonts w:ascii="Lato" w:hAnsi="Lato"/>
                <w:b/>
                <w:bCs/>
                <w:sz w:val="20"/>
                <w:szCs w:val="20"/>
              </w:rPr>
              <w:t>3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Additional</w:t>
            </w:r>
            <w:r w:rsidRPr="00E02FFC">
              <w:rPr>
                <w:rFonts w:ascii="Lato" w:hAnsi="Lato"/>
                <w:b/>
                <w:bCs/>
                <w:sz w:val="20"/>
                <w:szCs w:val="20"/>
              </w:rPr>
              <w:t xml:space="preserve"> </w:t>
            </w:r>
            <w:r w:rsidR="004208E0">
              <w:rPr>
                <w:rFonts w:ascii="Lato" w:hAnsi="Lato"/>
                <w:b/>
                <w:bCs/>
                <w:sz w:val="20"/>
                <w:szCs w:val="20"/>
              </w:rPr>
              <w:t>c</w:t>
            </w:r>
            <w:r w:rsidRPr="00AC7243">
              <w:rPr>
                <w:rFonts w:ascii="Lato" w:hAnsi="Lato"/>
                <w:b/>
                <w:bCs/>
                <w:sz w:val="20"/>
                <w:szCs w:val="20"/>
              </w:rPr>
              <w:t>omments:</w:t>
            </w:r>
          </w:p>
        </w:tc>
      </w:tr>
      <w:tr w:rsidR="00FC1715" w:rsidRPr="00E02FFC" w14:paraId="1BE6B0FE" w14:textId="77777777" w:rsidTr="61DCEA70">
        <w:trPr>
          <w:trHeight w:val="2324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</w:tcPr>
          <w:p w14:paraId="35A1D149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</w:p>
        </w:tc>
      </w:tr>
      <w:tr w:rsidR="00FC1715" w:rsidRPr="00E02FFC" w14:paraId="796C0F29" w14:textId="77777777" w:rsidTr="61DCEA70">
        <w:trPr>
          <w:trHeight w:val="397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29114"/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C20C115" w14:textId="0094AE96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208E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eclaration:</w:t>
            </w:r>
          </w:p>
          <w:p w14:paraId="0F9C4768" w14:textId="2FC5243F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sz w:val="20"/>
                <w:szCs w:val="20"/>
                <w:lang w:eastAsia="en-GB"/>
              </w:rPr>
            </w:pPr>
            <w:r w:rsidRPr="61DCEA70">
              <w:rPr>
                <w:rFonts w:ascii="Lato" w:eastAsia="Times New Roman" w:hAnsi="Lato"/>
                <w:sz w:val="20"/>
                <w:szCs w:val="20"/>
                <w:lang w:eastAsia="en-GB"/>
              </w:rPr>
              <w:t>I declare that this testimony is a true and accurate record of what I observed. I understand that it will be used as supporting evidence towards the student</w:t>
            </w:r>
            <w:r w:rsidR="7C4EE9C1" w:rsidRPr="61DCEA70">
              <w:rPr>
                <w:rFonts w:ascii="Lato" w:eastAsia="Times New Roman" w:hAnsi="Lato"/>
                <w:sz w:val="20"/>
                <w:szCs w:val="20"/>
                <w:lang w:eastAsia="en-GB"/>
              </w:rPr>
              <w:t>’s</w:t>
            </w:r>
            <w:r w:rsidRPr="61DCEA70">
              <w:rPr>
                <w:rFonts w:ascii="Lato" w:eastAsia="Times New Roman" w:hAnsi="Lato"/>
                <w:sz w:val="20"/>
                <w:szCs w:val="20"/>
                <w:lang w:eastAsia="en-GB"/>
              </w:rPr>
              <w:t xml:space="preserve"> course.</w:t>
            </w:r>
          </w:p>
        </w:tc>
      </w:tr>
      <w:tr w:rsidR="00FC1715" w:rsidRPr="00E02FFC" w14:paraId="132F0E48" w14:textId="77777777" w:rsidTr="61DCEA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418E8271" w14:textId="39D73E68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208E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n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ame:</w:t>
            </w:r>
          </w:p>
        </w:tc>
      </w:tr>
      <w:tr w:rsidR="00FC1715" w:rsidRPr="00E02FFC" w14:paraId="30CB0546" w14:textId="77777777" w:rsidTr="61DCEA70">
        <w:trPr>
          <w:trHeight w:val="283"/>
        </w:trPr>
        <w:tc>
          <w:tcPr>
            <w:tcW w:w="5000" w:type="pct"/>
            <w:gridSpan w:val="3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F43A2D9" w14:textId="4FCD0B0B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Observer </w:t>
            </w:r>
            <w:r w:rsidR="004208E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j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 xml:space="preserve">ob </w:t>
            </w:r>
            <w:r w:rsidR="004208E0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r</w:t>
            </w: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ole:</w:t>
            </w:r>
          </w:p>
        </w:tc>
      </w:tr>
      <w:tr w:rsidR="00FC1715" w:rsidRPr="00E02FFC" w14:paraId="7DB0CBEF" w14:textId="77777777" w:rsidTr="61DCEA70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779608DF" w14:textId="117EF290" w:rsidR="00FC1715" w:rsidRPr="00E02FFC" w:rsidRDefault="004208E0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Observer s</w:t>
            </w:r>
            <w:r w:rsidR="00FC1715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ign</w:t>
            </w: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ature</w:t>
            </w:r>
            <w:r w:rsidR="00FC1715"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1DF46ED" w14:textId="77777777" w:rsidR="00FC1715" w:rsidRPr="00E02FFC" w:rsidRDefault="00FC1715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 w:rsidRPr="00E02FFC"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tr w:rsidR="004208E0" w:rsidRPr="00E02FFC" w14:paraId="30AEAC88" w14:textId="77777777" w:rsidTr="61DCEA70">
        <w:trPr>
          <w:trHeight w:val="283"/>
        </w:trPr>
        <w:tc>
          <w:tcPr>
            <w:tcW w:w="2418" w:type="pct"/>
            <w:gridSpan w:val="2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tcMar>
              <w:top w:w="57" w:type="dxa"/>
              <w:left w:w="57" w:type="dxa"/>
              <w:bottom w:w="57" w:type="dxa"/>
              <w:right w:w="57" w:type="dxa"/>
            </w:tcMar>
            <w:vAlign w:val="center"/>
          </w:tcPr>
          <w:p w14:paraId="02A040A7" w14:textId="4F33C63D" w:rsidR="004208E0" w:rsidRDefault="004208E0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Student signature:</w:t>
            </w:r>
          </w:p>
        </w:tc>
        <w:tc>
          <w:tcPr>
            <w:tcW w:w="258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14:paraId="58DCFBA4" w14:textId="125B1321" w:rsidR="004208E0" w:rsidRPr="00E02FFC" w:rsidRDefault="004208E0" w:rsidP="00D364CE">
            <w:pPr>
              <w:spacing w:after="0"/>
              <w:textAlignment w:val="baseline"/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</w:pPr>
            <w:r>
              <w:rPr>
                <w:rFonts w:ascii="Lato" w:eastAsia="Times New Roman" w:hAnsi="Lato"/>
                <w:b/>
                <w:bCs/>
                <w:sz w:val="20"/>
                <w:szCs w:val="20"/>
                <w:lang w:eastAsia="en-GB"/>
              </w:rPr>
              <w:t>Date:</w:t>
            </w:r>
          </w:p>
        </w:tc>
      </w:tr>
      <w:bookmarkEnd w:id="0"/>
    </w:tbl>
    <w:p w14:paraId="79671371" w14:textId="533025EF" w:rsidR="00400661" w:rsidRPr="006063CC" w:rsidRDefault="00400661" w:rsidP="00A060D7">
      <w:pPr>
        <w:pStyle w:val="copy"/>
      </w:pPr>
    </w:p>
    <w:sectPr w:rsidR="00400661" w:rsidRPr="006063CC" w:rsidSect="00D96E82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40" w:right="1134" w:bottom="1440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120C838" w14:textId="77777777" w:rsidR="00DE016A" w:rsidRDefault="00DE016A" w:rsidP="00186EC4">
      <w:r>
        <w:separator/>
      </w:r>
    </w:p>
  </w:endnote>
  <w:endnote w:type="continuationSeparator" w:id="0">
    <w:p w14:paraId="1644F7AE" w14:textId="77777777" w:rsidR="00DE016A" w:rsidRDefault="00DE016A" w:rsidP="00186E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" w:fontKey="{6A3BE6C2-106B-4104-9D54-F663635FFEDA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Regular r:id="rId2" w:fontKey="{3891FF14-8296-45C4-A994-93AA706BEC12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3" w:fontKey="{77DBB716-D7E3-4253-A624-0171743C6C96}"/>
    <w:embedBold r:id="rId4" w:fontKey="{DFEF3B9A-FA61-4386-A844-063CC8C49E5A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5" w:fontKey="{DBA11A7A-FFC3-44BF-9350-DB3193102A9C}"/>
    <w:embedBold r:id="rId6" w:fontKey="{81120216-6718-48CD-8758-68320077A461}"/>
  </w:font>
  <w:font w:name="Hypatia Sans Pro">
    <w:altName w:val="Calibri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">
    <w:altName w:val="Segoe UI"/>
    <w:charset w:val="00"/>
    <w:family w:val="swiss"/>
    <w:pitch w:val="variable"/>
    <w:sig w:usb0="E10002FF" w:usb1="5000ECFF" w:usb2="00000021" w:usb3="00000000" w:csb0="0000019F" w:csb1="00000000"/>
    <w:embedRegular r:id="rId7" w:fontKey="{5BE2B471-F265-42B2-B1DB-0A3CE601BA72}"/>
    <w:embedBold r:id="rId8" w:fontKey="{B2517B9D-8F79-4ED9-9D4D-A48D00AB441C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9" w:fontKey="{9FB7F2E9-6FD2-45EB-B153-81B84A47A58B}"/>
    <w:embedBold r:id="rId10" w:fontKey="{8814CCEB-B8EB-4A07-A2B5-F7AB035842BE}"/>
  </w:font>
  <w:font w:name="Times">
    <w:altName w:val="Sylfaen"/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1" w:fontKey="{43FF25E5-2BF6-468B-9DB4-CB7800827892}"/>
  </w:font>
  <w:font w:name="Hypatia Sans Pro Black">
    <w:altName w:val="Hypatia Sans Pro Black"/>
    <w:panose1 w:val="00000000000000000000"/>
    <w:charset w:val="00"/>
    <w:family w:val="swiss"/>
    <w:notTrueType/>
    <w:pitch w:val="variable"/>
    <w:sig w:usb0="60000287" w:usb1="00000003" w:usb2="00000000" w:usb3="00000000" w:csb0="0000019F" w:csb1="00000000"/>
  </w:font>
  <w:font w:name="Lato Medium">
    <w:charset w:val="00"/>
    <w:family w:val="swiss"/>
    <w:pitch w:val="variable"/>
    <w:sig w:usb0="E10002FF" w:usb1="5000ECFF" w:usb2="00000021" w:usb3="00000000" w:csb0="0000019F" w:csb1="00000000"/>
    <w:embedRegular r:id="rId12" w:fontKey="{8AD9BC1C-415D-41B4-B3FD-94752DD0F4B7}"/>
  </w:font>
  <w:font w:name="Bebas Neue">
    <w:charset w:val="00"/>
    <w:family w:val="swiss"/>
    <w:pitch w:val="variable"/>
    <w:sig w:usb0="00000007" w:usb1="00000001" w:usb2="00000000" w:usb3="00000000" w:csb0="00000093" w:csb1="00000000"/>
    <w:embedRegular r:id="rId13" w:fontKey="{87B90C19-B04B-4736-B507-C8127FC01135}"/>
    <w:embedBold r:id="rId14" w:fontKey="{CD428E26-AE40-426A-A5D7-69ED8DDC4760}"/>
  </w:font>
  <w:font w:name="Lato Black">
    <w:charset w:val="00"/>
    <w:family w:val="swiss"/>
    <w:pitch w:val="variable"/>
    <w:sig w:usb0="E10002FF" w:usb1="5000ECFF" w:usb2="00000021" w:usb3="00000000" w:csb0="0000019F" w:csb1="00000000"/>
    <w:embedRegular r:id="rId15" w:fontKey="{06B196CF-5792-4F70-A030-ADA37D23A82F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6" w:fontKey="{123BE79F-29C9-4DD5-8497-0FBB3A5E9B99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4D4818D" w14:textId="77777777" w:rsidR="00606B2A" w:rsidRDefault="00606B2A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2D3E894" w14:textId="63A366CF" w:rsidR="00B50856" w:rsidRPr="008322FD" w:rsidRDefault="00606B2A">
    <w:pPr>
      <w:pStyle w:val="Footer"/>
      <w:jc w:val="center"/>
      <w:rPr>
        <w:rFonts w:ascii="Lato" w:hAnsi="Lato"/>
        <w:caps/>
        <w:noProof/>
        <w:color w:val="4472C4" w:themeColor="accent1"/>
        <w:sz w:val="20"/>
        <w:szCs w:val="20"/>
      </w:rPr>
    </w:pPr>
    <w:r w:rsidRPr="00DF2A93">
      <w:rPr>
        <w:noProof/>
        <w:sz w:val="72"/>
        <w:szCs w:val="72"/>
      </w:rPr>
      <w:drawing>
        <wp:anchor distT="0" distB="0" distL="114300" distR="114300" simplePos="0" relativeHeight="251660288" behindDoc="1" locked="0" layoutInCell="1" allowOverlap="1" wp14:anchorId="7D1B21C5" wp14:editId="23461334">
          <wp:simplePos x="0" y="0"/>
          <wp:positionH relativeFrom="column">
            <wp:posOffset>-723900</wp:posOffset>
          </wp:positionH>
          <wp:positionV relativeFrom="paragraph">
            <wp:posOffset>227965</wp:posOffset>
          </wp:positionV>
          <wp:extent cx="7567930" cy="571500"/>
          <wp:effectExtent l="0" t="0" r="1270" b="0"/>
          <wp:wrapNone/>
          <wp:docPr id="9" name="Picture 9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94656"/>
                  <a:stretch/>
                </pic:blipFill>
                <pic:spPr bwMode="auto">
                  <a:xfrm>
                    <a:off x="0" y="0"/>
                    <a:ext cx="7567930" cy="57150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8322FD">
      <w:rPr>
        <w:rFonts w:ascii="Lato" w:hAnsi="Lato"/>
        <w:caps/>
        <w:color w:val="4472C4" w:themeColor="accent1"/>
        <w:sz w:val="20"/>
        <w:szCs w:val="20"/>
      </w:rPr>
      <w:fldChar w:fldCharType="begin"/>
    </w:r>
    <w:r w:rsidR="00B50856" w:rsidRPr="008322FD">
      <w:rPr>
        <w:rFonts w:ascii="Lato" w:hAnsi="Lato"/>
        <w:caps/>
        <w:color w:val="4472C4" w:themeColor="accent1"/>
        <w:sz w:val="20"/>
        <w:szCs w:val="20"/>
      </w:rPr>
      <w:instrText xml:space="preserve"> PAGE   \* MERGEFORMAT </w:instrText>
    </w:r>
    <w:r w:rsidR="00B50856" w:rsidRPr="008322FD">
      <w:rPr>
        <w:rFonts w:ascii="Lato" w:hAnsi="Lato"/>
        <w:caps/>
        <w:color w:val="4472C4" w:themeColor="accent1"/>
        <w:sz w:val="20"/>
        <w:szCs w:val="20"/>
      </w:rPr>
      <w:fldChar w:fldCharType="separate"/>
    </w:r>
    <w:r w:rsidR="00B50856" w:rsidRPr="008322FD">
      <w:rPr>
        <w:rFonts w:ascii="Lato" w:hAnsi="Lato"/>
        <w:caps/>
        <w:noProof/>
        <w:color w:val="4472C4" w:themeColor="accent1"/>
        <w:sz w:val="20"/>
        <w:szCs w:val="20"/>
      </w:rPr>
      <w:t>2</w:t>
    </w:r>
    <w:r w:rsidR="00B50856" w:rsidRPr="008322FD">
      <w:rPr>
        <w:rFonts w:ascii="Lato" w:hAnsi="Lato"/>
        <w:caps/>
        <w:noProof/>
        <w:color w:val="4472C4" w:themeColor="accent1"/>
        <w:sz w:val="20"/>
        <w:szCs w:val="20"/>
      </w:rPr>
      <w:fldChar w:fldCharType="end"/>
    </w:r>
  </w:p>
  <w:p w14:paraId="2D748290" w14:textId="22CE691E" w:rsidR="00606234" w:rsidRDefault="00606234" w:rsidP="00186EC4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19CA7D" w14:textId="77777777" w:rsidR="00606B2A" w:rsidRDefault="00606B2A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F07F647" w14:textId="77777777" w:rsidR="00DE016A" w:rsidRDefault="00DE016A" w:rsidP="00186EC4">
      <w:r>
        <w:separator/>
      </w:r>
    </w:p>
  </w:footnote>
  <w:footnote w:type="continuationSeparator" w:id="0">
    <w:p w14:paraId="1A1090FF" w14:textId="77777777" w:rsidR="00DE016A" w:rsidRDefault="00DE016A" w:rsidP="00186E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B9035CE" w14:textId="77777777" w:rsidR="00606B2A" w:rsidRDefault="00606B2A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3A1B661" w14:textId="5BC9E080" w:rsidR="00B50856" w:rsidRPr="00B50856" w:rsidRDefault="002B5450" w:rsidP="00B50856">
    <w:pPr>
      <w:spacing w:after="0"/>
      <w:textAlignment w:val="baseline"/>
      <w:rPr>
        <w:rFonts w:ascii="Lato" w:eastAsia="Times New Roman" w:hAnsi="Lato"/>
        <w:b/>
        <w:bCs/>
        <w:sz w:val="20"/>
        <w:szCs w:val="20"/>
        <w:lang w:eastAsia="en-GB"/>
      </w:rPr>
    </w:pPr>
    <w:r>
      <w:rPr>
        <w:noProof/>
        <w:sz w:val="72"/>
        <w:szCs w:val="72"/>
      </w:rPr>
      <w:drawing>
        <wp:anchor distT="0" distB="0" distL="114300" distR="114300" simplePos="0" relativeHeight="251658240" behindDoc="1" locked="0" layoutInCell="1" allowOverlap="1" wp14:anchorId="7B3391CA" wp14:editId="59A5D11C">
          <wp:simplePos x="0" y="0"/>
          <wp:positionH relativeFrom="column">
            <wp:posOffset>-719455</wp:posOffset>
          </wp:positionH>
          <wp:positionV relativeFrom="paragraph">
            <wp:posOffset>-433981</wp:posOffset>
          </wp:positionV>
          <wp:extent cx="7568347" cy="1607185"/>
          <wp:effectExtent l="0" t="0" r="1270" b="5715"/>
          <wp:wrapNone/>
          <wp:docPr id="8" name="Picture 8" descr="Background pattern&#10;&#10;Description automatically generated with medium confidenc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8" name="Picture 8" descr="Background pattern&#10;&#10;Description automatically generated with medium confidence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4987"/>
                  <a:stretch/>
                </pic:blipFill>
                <pic:spPr bwMode="auto">
                  <a:xfrm>
                    <a:off x="0" y="0"/>
                    <a:ext cx="7568347" cy="160718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T Level Foundation </w:t>
    </w:r>
    <w:r w:rsidR="00B50856">
      <w:rPr>
        <w:rFonts w:ascii="Lato" w:eastAsia="Times New Roman" w:hAnsi="Lato"/>
        <w:b/>
        <w:bCs/>
        <w:sz w:val="20"/>
        <w:szCs w:val="20"/>
        <w:lang w:eastAsia="en-GB"/>
      </w:rPr>
      <w:t>Course in</w:t>
    </w:r>
    <w:r w:rsidR="00B50856" w:rsidRPr="00B50856">
      <w:rPr>
        <w:rFonts w:ascii="Lato" w:eastAsia="Times New Roman" w:hAnsi="Lato"/>
        <w:b/>
        <w:bCs/>
        <w:sz w:val="20"/>
        <w:szCs w:val="20"/>
        <w:lang w:eastAsia="en-GB"/>
      </w:rPr>
      <w:t xml:space="preserve"> Construction and the Built Environment</w:t>
    </w:r>
  </w:p>
  <w:p w14:paraId="2F4133E1" w14:textId="5847F68A" w:rsidR="00606234" w:rsidRDefault="00606234" w:rsidP="00186EC4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CC0884" w14:textId="77777777" w:rsidR="00606B2A" w:rsidRDefault="00606B2A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9878B638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01EE4422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32A2F120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A345230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73028D4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F6BE91F8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605AF5F8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CBA64CF8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650E61F6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369A0802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100846D8"/>
    <w:multiLevelType w:val="hybridMultilevel"/>
    <w:tmpl w:val="0D2C982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FDA3612"/>
    <w:multiLevelType w:val="hybridMultilevel"/>
    <w:tmpl w:val="0ACC92E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9DD3674"/>
    <w:multiLevelType w:val="hybridMultilevel"/>
    <w:tmpl w:val="3168A88A"/>
    <w:lvl w:ilvl="0" w:tplc="64A20B3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12C220D"/>
    <w:multiLevelType w:val="hybridMultilevel"/>
    <w:tmpl w:val="2222EE7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6231DAF"/>
    <w:multiLevelType w:val="hybridMultilevel"/>
    <w:tmpl w:val="19589892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CFF46CC"/>
    <w:multiLevelType w:val="hybridMultilevel"/>
    <w:tmpl w:val="8C44B07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024731C"/>
    <w:multiLevelType w:val="hybridMultilevel"/>
    <w:tmpl w:val="5C8838EE"/>
    <w:lvl w:ilvl="0" w:tplc="F6665DBA">
      <w:numFmt w:val="bullet"/>
      <w:lvlText w:val="•"/>
      <w:lvlJc w:val="left"/>
      <w:pPr>
        <w:ind w:left="750" w:hanging="375"/>
      </w:pPr>
      <w:rPr>
        <w:rFonts w:ascii="Segoe UI Light" w:eastAsia="Verdana" w:hAnsi="Segoe UI Light" w:cs="Segoe UI Light" w:hint="default"/>
      </w:rPr>
    </w:lvl>
    <w:lvl w:ilvl="1" w:tplc="04090003" w:tentative="1">
      <w:start w:val="1"/>
      <w:numFmt w:val="bullet"/>
      <w:lvlText w:val="o"/>
      <w:lvlJc w:val="left"/>
      <w:pPr>
        <w:ind w:left="1455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7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9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15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3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5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75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95" w:hanging="360"/>
      </w:pPr>
      <w:rPr>
        <w:rFonts w:ascii="Wingdings" w:hAnsi="Wingdings" w:hint="default"/>
      </w:rPr>
    </w:lvl>
  </w:abstractNum>
  <w:abstractNum w:abstractNumId="17" w15:restartNumberingAfterBreak="0">
    <w:nsid w:val="442A3718"/>
    <w:multiLevelType w:val="hybridMultilevel"/>
    <w:tmpl w:val="A26C921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5E2B6D35"/>
    <w:multiLevelType w:val="hybridMultilevel"/>
    <w:tmpl w:val="BD08550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1961AA"/>
    <w:multiLevelType w:val="hybridMultilevel"/>
    <w:tmpl w:val="FF22585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80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80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0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80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80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0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0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 w15:restartNumberingAfterBreak="0">
    <w:nsid w:val="696D44CB"/>
    <w:multiLevelType w:val="hybridMultilevel"/>
    <w:tmpl w:val="AD14610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D3A2826"/>
    <w:multiLevelType w:val="hybridMultilevel"/>
    <w:tmpl w:val="D0B89C9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6FB12278"/>
    <w:multiLevelType w:val="hybridMultilevel"/>
    <w:tmpl w:val="0AD4D31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8731C3D"/>
    <w:multiLevelType w:val="hybridMultilevel"/>
    <w:tmpl w:val="407A159C"/>
    <w:lvl w:ilvl="0" w:tplc="78920916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71873556">
    <w:abstractNumId w:val="20"/>
  </w:num>
  <w:num w:numId="2" w16cid:durableId="2007249744">
    <w:abstractNumId w:val="15"/>
  </w:num>
  <w:num w:numId="3" w16cid:durableId="327364335">
    <w:abstractNumId w:val="13"/>
  </w:num>
  <w:num w:numId="4" w16cid:durableId="3015785">
    <w:abstractNumId w:val="19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 w16cid:durableId="1898659392">
    <w:abstractNumId w:val="17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44720056">
    <w:abstractNumId w:val="21"/>
  </w:num>
  <w:num w:numId="7" w16cid:durableId="1055545664">
    <w:abstractNumId w:val="10"/>
  </w:num>
  <w:num w:numId="8" w16cid:durableId="1042754733">
    <w:abstractNumId w:val="16"/>
  </w:num>
  <w:num w:numId="9" w16cid:durableId="917322937">
    <w:abstractNumId w:val="23"/>
  </w:num>
  <w:num w:numId="10" w16cid:durableId="1013190749">
    <w:abstractNumId w:val="0"/>
  </w:num>
  <w:num w:numId="11" w16cid:durableId="1930650531">
    <w:abstractNumId w:val="1"/>
  </w:num>
  <w:num w:numId="12" w16cid:durableId="1308511527">
    <w:abstractNumId w:val="2"/>
  </w:num>
  <w:num w:numId="13" w16cid:durableId="388306197">
    <w:abstractNumId w:val="3"/>
  </w:num>
  <w:num w:numId="14" w16cid:durableId="2072314791">
    <w:abstractNumId w:val="8"/>
  </w:num>
  <w:num w:numId="15" w16cid:durableId="919170468">
    <w:abstractNumId w:val="4"/>
  </w:num>
  <w:num w:numId="16" w16cid:durableId="1477987122">
    <w:abstractNumId w:val="5"/>
  </w:num>
  <w:num w:numId="17" w16cid:durableId="1155990345">
    <w:abstractNumId w:val="6"/>
  </w:num>
  <w:num w:numId="18" w16cid:durableId="1828210026">
    <w:abstractNumId w:val="7"/>
  </w:num>
  <w:num w:numId="19" w16cid:durableId="1846819228">
    <w:abstractNumId w:val="9"/>
  </w:num>
  <w:num w:numId="20" w16cid:durableId="759563224">
    <w:abstractNumId w:val="18"/>
  </w:num>
  <w:num w:numId="21" w16cid:durableId="941424711">
    <w:abstractNumId w:val="11"/>
  </w:num>
  <w:num w:numId="22" w16cid:durableId="2020887352">
    <w:abstractNumId w:val="22"/>
  </w:num>
  <w:num w:numId="23" w16cid:durableId="1870101161">
    <w:abstractNumId w:val="14"/>
  </w:num>
  <w:num w:numId="24" w16cid:durableId="47186876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activeWritingStyle w:appName="MSWord" w:lang="en-GB" w:vendorID="64" w:dllVersion="0" w:nlCheck="1" w:checkStyle="0"/>
  <w:attachedTemplate r:id="rId1"/>
  <w:stylePaneFormatFilter w:val="1F08" w:allStyles="0" w:customStyles="0" w:latentStyles="0" w:stylesInUse="1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YyMDE2NzUyNTE1MjY2NTFS0lEKTi0uzszPAykwrAUANdWgNiwAAAA="/>
  </w:docVars>
  <w:rsids>
    <w:rsidRoot w:val="00F87464"/>
    <w:rsid w:val="00001E81"/>
    <w:rsid w:val="00026EA8"/>
    <w:rsid w:val="00036C0B"/>
    <w:rsid w:val="00036D8B"/>
    <w:rsid w:val="000474CD"/>
    <w:rsid w:val="00090681"/>
    <w:rsid w:val="000B0AA7"/>
    <w:rsid w:val="000C4BBF"/>
    <w:rsid w:val="000C5DAC"/>
    <w:rsid w:val="000C7A85"/>
    <w:rsid w:val="000D4494"/>
    <w:rsid w:val="00110E99"/>
    <w:rsid w:val="00143E14"/>
    <w:rsid w:val="00146B9A"/>
    <w:rsid w:val="00155039"/>
    <w:rsid w:val="0015709A"/>
    <w:rsid w:val="00186EC4"/>
    <w:rsid w:val="001A11BC"/>
    <w:rsid w:val="001A75FF"/>
    <w:rsid w:val="001D1128"/>
    <w:rsid w:val="001D5CB1"/>
    <w:rsid w:val="001E5C1F"/>
    <w:rsid w:val="002054A0"/>
    <w:rsid w:val="00235579"/>
    <w:rsid w:val="00246EAC"/>
    <w:rsid w:val="00257F4E"/>
    <w:rsid w:val="0026428C"/>
    <w:rsid w:val="00276291"/>
    <w:rsid w:val="00280EC8"/>
    <w:rsid w:val="00284E3D"/>
    <w:rsid w:val="00285572"/>
    <w:rsid w:val="002A288A"/>
    <w:rsid w:val="002A70D2"/>
    <w:rsid w:val="002B5450"/>
    <w:rsid w:val="002C1EB1"/>
    <w:rsid w:val="002C6569"/>
    <w:rsid w:val="002F04F0"/>
    <w:rsid w:val="00301F13"/>
    <w:rsid w:val="003023CA"/>
    <w:rsid w:val="00303699"/>
    <w:rsid w:val="00311C3F"/>
    <w:rsid w:val="00314450"/>
    <w:rsid w:val="00325FCC"/>
    <w:rsid w:val="00340309"/>
    <w:rsid w:val="00351EEA"/>
    <w:rsid w:val="003773F0"/>
    <w:rsid w:val="00382E32"/>
    <w:rsid w:val="003B2037"/>
    <w:rsid w:val="003C3244"/>
    <w:rsid w:val="003C3D64"/>
    <w:rsid w:val="003D35D4"/>
    <w:rsid w:val="003E63F8"/>
    <w:rsid w:val="003E72A2"/>
    <w:rsid w:val="003F007C"/>
    <w:rsid w:val="00400661"/>
    <w:rsid w:val="0041566A"/>
    <w:rsid w:val="004204F5"/>
    <w:rsid w:val="004208E0"/>
    <w:rsid w:val="00450610"/>
    <w:rsid w:val="00486FF0"/>
    <w:rsid w:val="00487E4F"/>
    <w:rsid w:val="004B230E"/>
    <w:rsid w:val="004D500E"/>
    <w:rsid w:val="00521FD1"/>
    <w:rsid w:val="00532DB6"/>
    <w:rsid w:val="00535AEC"/>
    <w:rsid w:val="00544CC2"/>
    <w:rsid w:val="0057101F"/>
    <w:rsid w:val="00574154"/>
    <w:rsid w:val="00587C3A"/>
    <w:rsid w:val="005E3D50"/>
    <w:rsid w:val="00606234"/>
    <w:rsid w:val="006063CC"/>
    <w:rsid w:val="00606B2A"/>
    <w:rsid w:val="00632B83"/>
    <w:rsid w:val="006378A3"/>
    <w:rsid w:val="006522FE"/>
    <w:rsid w:val="00670E3A"/>
    <w:rsid w:val="00671709"/>
    <w:rsid w:val="006739F8"/>
    <w:rsid w:val="0069357B"/>
    <w:rsid w:val="006A5A46"/>
    <w:rsid w:val="006D728A"/>
    <w:rsid w:val="006F408E"/>
    <w:rsid w:val="00707927"/>
    <w:rsid w:val="0072345C"/>
    <w:rsid w:val="00743595"/>
    <w:rsid w:val="00761E25"/>
    <w:rsid w:val="00780EF9"/>
    <w:rsid w:val="007836D4"/>
    <w:rsid w:val="007957FA"/>
    <w:rsid w:val="007D1618"/>
    <w:rsid w:val="007F783B"/>
    <w:rsid w:val="0081323D"/>
    <w:rsid w:val="008322FD"/>
    <w:rsid w:val="00845747"/>
    <w:rsid w:val="00860FC2"/>
    <w:rsid w:val="00862977"/>
    <w:rsid w:val="0088324D"/>
    <w:rsid w:val="008835D6"/>
    <w:rsid w:val="008837F9"/>
    <w:rsid w:val="008C1AED"/>
    <w:rsid w:val="008C5D5F"/>
    <w:rsid w:val="008E79CC"/>
    <w:rsid w:val="00906A34"/>
    <w:rsid w:val="00916B15"/>
    <w:rsid w:val="00922C7B"/>
    <w:rsid w:val="009269CF"/>
    <w:rsid w:val="00965729"/>
    <w:rsid w:val="009716FE"/>
    <w:rsid w:val="009871DC"/>
    <w:rsid w:val="009D79D8"/>
    <w:rsid w:val="00A00731"/>
    <w:rsid w:val="00A03DBF"/>
    <w:rsid w:val="00A05B66"/>
    <w:rsid w:val="00A060D7"/>
    <w:rsid w:val="00A31FC7"/>
    <w:rsid w:val="00A54C9E"/>
    <w:rsid w:val="00A57FAB"/>
    <w:rsid w:val="00A63B30"/>
    <w:rsid w:val="00A70A29"/>
    <w:rsid w:val="00A9740F"/>
    <w:rsid w:val="00AD0B1B"/>
    <w:rsid w:val="00AE49B8"/>
    <w:rsid w:val="00AE51B3"/>
    <w:rsid w:val="00B1015F"/>
    <w:rsid w:val="00B235BA"/>
    <w:rsid w:val="00B36933"/>
    <w:rsid w:val="00B43FC6"/>
    <w:rsid w:val="00B448D1"/>
    <w:rsid w:val="00B50856"/>
    <w:rsid w:val="00B651CD"/>
    <w:rsid w:val="00B767C3"/>
    <w:rsid w:val="00B86BC6"/>
    <w:rsid w:val="00B92915"/>
    <w:rsid w:val="00BA455F"/>
    <w:rsid w:val="00BB6F12"/>
    <w:rsid w:val="00BD0C21"/>
    <w:rsid w:val="00BE4E9A"/>
    <w:rsid w:val="00BF1E30"/>
    <w:rsid w:val="00BF775B"/>
    <w:rsid w:val="00C14BDB"/>
    <w:rsid w:val="00C1570E"/>
    <w:rsid w:val="00C26541"/>
    <w:rsid w:val="00C27116"/>
    <w:rsid w:val="00C357C8"/>
    <w:rsid w:val="00C71D17"/>
    <w:rsid w:val="00CA1752"/>
    <w:rsid w:val="00CD3600"/>
    <w:rsid w:val="00CD4720"/>
    <w:rsid w:val="00CF71A1"/>
    <w:rsid w:val="00D166E6"/>
    <w:rsid w:val="00D24889"/>
    <w:rsid w:val="00D273E2"/>
    <w:rsid w:val="00D364CE"/>
    <w:rsid w:val="00D4494D"/>
    <w:rsid w:val="00D51389"/>
    <w:rsid w:val="00D52E34"/>
    <w:rsid w:val="00D96E82"/>
    <w:rsid w:val="00DD2542"/>
    <w:rsid w:val="00DE016A"/>
    <w:rsid w:val="00E00036"/>
    <w:rsid w:val="00E101BC"/>
    <w:rsid w:val="00E45761"/>
    <w:rsid w:val="00E9643E"/>
    <w:rsid w:val="00EA3FFF"/>
    <w:rsid w:val="00EC7A81"/>
    <w:rsid w:val="00ED1AD4"/>
    <w:rsid w:val="00ED49B8"/>
    <w:rsid w:val="00EE7003"/>
    <w:rsid w:val="00EF294B"/>
    <w:rsid w:val="00F04ABB"/>
    <w:rsid w:val="00F22187"/>
    <w:rsid w:val="00F30A45"/>
    <w:rsid w:val="00F364CB"/>
    <w:rsid w:val="00F65B08"/>
    <w:rsid w:val="00F87464"/>
    <w:rsid w:val="00F965D4"/>
    <w:rsid w:val="00FA17B3"/>
    <w:rsid w:val="00FB50A3"/>
    <w:rsid w:val="00FC1715"/>
    <w:rsid w:val="00FD1A00"/>
    <w:rsid w:val="00FF0FF8"/>
    <w:rsid w:val="0FF510DD"/>
    <w:rsid w:val="61DCEA70"/>
    <w:rsid w:val="7C4EE9C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4A18363D"/>
  <w15:chartTrackingRefBased/>
  <w15:docId w15:val="{AA2D1276-4098-4300-8979-237A6B1728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86EC4"/>
    <w:pPr>
      <w:spacing w:after="240" w:line="276" w:lineRule="auto"/>
    </w:pPr>
    <w:rPr>
      <w:rFonts w:ascii="Segoe UI" w:hAnsi="Segoe UI" w:cs="Segoe UI"/>
      <w:color w:val="000000"/>
      <w:sz w:val="24"/>
      <w:szCs w:val="24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6063CC"/>
    <w:pPr>
      <w:outlineLvl w:val="0"/>
    </w:pPr>
    <w:rPr>
      <w:rFonts w:ascii="Hypatia Sans Pro" w:hAnsi="Hypatia Sans Pro"/>
      <w:color w:val="00A4D2"/>
      <w:sz w:val="28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ScheduleHeaderDescription">
    <w:name w:val="Schedule Header Description"/>
    <w:basedOn w:val="Normal"/>
    <w:next w:val="Normal"/>
    <w:rsid w:val="008835D6"/>
    <w:pPr>
      <w:keepNext/>
      <w:jc w:val="center"/>
    </w:pPr>
    <w:rPr>
      <w:b/>
    </w:rPr>
  </w:style>
  <w:style w:type="paragraph" w:styleId="ListParagraph">
    <w:name w:val="List Paragraph"/>
    <w:basedOn w:val="Normal"/>
    <w:uiPriority w:val="34"/>
    <w:qFormat/>
    <w:rsid w:val="00D273E2"/>
    <w:pPr>
      <w:numPr>
        <w:numId w:val="9"/>
      </w:numPr>
      <w:spacing w:after="200"/>
      <w:ind w:left="714" w:hanging="357"/>
      <w:contextualSpacing/>
    </w:pPr>
    <w:rPr>
      <w:rFonts w:ascii="Lato" w:hAnsi="Lato"/>
      <w:lang w:eastAsia="en-GB"/>
    </w:rPr>
  </w:style>
  <w:style w:type="paragraph" w:styleId="EndnoteText">
    <w:name w:val="endnote text"/>
    <w:basedOn w:val="Normal"/>
    <w:link w:val="EndnoteTextChar"/>
    <w:semiHidden/>
    <w:rsid w:val="008835D6"/>
    <w:pPr>
      <w:spacing w:after="0" w:line="240" w:lineRule="auto"/>
    </w:pPr>
    <w:rPr>
      <w:rFonts w:ascii="Times New Roman" w:hAnsi="Times New Roman"/>
      <w:lang w:eastAsia="zh-CN"/>
    </w:rPr>
  </w:style>
  <w:style w:type="character" w:customStyle="1" w:styleId="EndnoteTextChar">
    <w:name w:val="Endnote Text Char"/>
    <w:link w:val="EndnoteText"/>
    <w:semiHidden/>
    <w:rsid w:val="008835D6"/>
    <w:rPr>
      <w:rFonts w:ascii="Times New Roman" w:eastAsia="Times New Roman" w:hAnsi="Times New Roman" w:cs="Times New Roman"/>
      <w:sz w:val="20"/>
      <w:szCs w:val="20"/>
      <w:lang w:val="en-US" w:eastAsia="zh-CN"/>
    </w:rPr>
  </w:style>
  <w:style w:type="character" w:styleId="CommentReference">
    <w:name w:val="annotation reference"/>
    <w:uiPriority w:val="99"/>
    <w:semiHidden/>
    <w:unhideWhenUsed/>
    <w:rsid w:val="00D52E3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D52E34"/>
    <w:pPr>
      <w:spacing w:line="240" w:lineRule="auto"/>
    </w:pPr>
  </w:style>
  <w:style w:type="character" w:customStyle="1" w:styleId="CommentTextChar">
    <w:name w:val="Comment Text Char"/>
    <w:link w:val="CommentText"/>
    <w:uiPriority w:val="99"/>
    <w:rsid w:val="00D52E34"/>
    <w:rPr>
      <w:rFonts w:ascii="Tahoma" w:eastAsia="Times New Roman" w:hAnsi="Tahoma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D52E34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rsid w:val="00D52E34"/>
    <w:rPr>
      <w:rFonts w:ascii="Tahoma" w:eastAsia="Times New Roman" w:hAnsi="Tahoma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D52E34"/>
    <w:pPr>
      <w:spacing w:after="0" w:line="240" w:lineRule="auto"/>
    </w:pPr>
    <w:rPr>
      <w:sz w:val="18"/>
      <w:szCs w:val="18"/>
    </w:rPr>
  </w:style>
  <w:style w:type="character" w:customStyle="1" w:styleId="BalloonTextChar">
    <w:name w:val="Balloon Text Char"/>
    <w:link w:val="BalloonText"/>
    <w:uiPriority w:val="99"/>
    <w:semiHidden/>
    <w:rsid w:val="00D52E34"/>
    <w:rPr>
      <w:rFonts w:ascii="Segoe UI" w:eastAsia="Times New Roman" w:hAnsi="Segoe UI" w:cs="Segoe UI"/>
      <w:sz w:val="18"/>
      <w:szCs w:val="18"/>
    </w:rPr>
  </w:style>
  <w:style w:type="paragraph" w:customStyle="1" w:styleId="BasicParagraph">
    <w:name w:val="[Basic Paragraph]"/>
    <w:basedOn w:val="Normal"/>
    <w:uiPriority w:val="99"/>
    <w:rsid w:val="00314450"/>
    <w:pPr>
      <w:autoSpaceDE w:val="0"/>
      <w:autoSpaceDN w:val="0"/>
      <w:adjustRightInd w:val="0"/>
      <w:spacing w:after="0" w:line="288" w:lineRule="auto"/>
      <w:textAlignment w:val="center"/>
    </w:pPr>
    <w:rPr>
      <w:rFonts w:ascii="Times" w:hAnsi="Times" w:cs="Times"/>
    </w:rPr>
  </w:style>
  <w:style w:type="table" w:styleId="TableGrid">
    <w:name w:val="Table Grid"/>
    <w:basedOn w:val="TableNormal"/>
    <w:uiPriority w:val="59"/>
    <w:rsid w:val="00314450"/>
    <w:rPr>
      <w:rFonts w:eastAsia="Times New Roman"/>
      <w:sz w:val="24"/>
      <w:szCs w:val="24"/>
      <w:lang w:val="es-ES_tradnl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paragraph" w:styleId="Footer">
    <w:name w:val="footer"/>
    <w:basedOn w:val="Normal"/>
    <w:link w:val="FooterChar"/>
    <w:uiPriority w:val="99"/>
    <w:unhideWhenUsed/>
    <w:rsid w:val="00606234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rsid w:val="00606234"/>
    <w:rPr>
      <w:rFonts w:ascii="Tahoma" w:eastAsia="Times New Roman" w:hAnsi="Tahoma" w:cs="Times New Roman"/>
      <w:sz w:val="20"/>
      <w:szCs w:val="20"/>
    </w:rPr>
  </w:style>
  <w:style w:type="character" w:customStyle="1" w:styleId="Heading1Char">
    <w:name w:val="Heading 1 Char"/>
    <w:link w:val="Heading1"/>
    <w:uiPriority w:val="9"/>
    <w:rsid w:val="006063CC"/>
    <w:rPr>
      <w:rFonts w:ascii="Hypatia Sans Pro" w:hAnsi="Hypatia Sans Pro" w:cs="Segoe UI"/>
      <w:color w:val="00A4D2"/>
      <w:sz w:val="28"/>
      <w:szCs w:val="28"/>
      <w:lang w:val="en-US" w:eastAsia="en-US"/>
    </w:rPr>
  </w:style>
  <w:style w:type="paragraph" w:customStyle="1" w:styleId="Tabletitle">
    <w:name w:val="Table title"/>
    <w:qFormat/>
    <w:rsid w:val="00D4494D"/>
    <w:pPr>
      <w:framePr w:hSpace="180" w:wrap="around" w:vAnchor="text" w:hAnchor="text" w:y="1"/>
      <w:suppressAutoHyphens/>
      <w:snapToGrid w:val="0"/>
      <w:contextualSpacing/>
      <w:suppressOverlap/>
    </w:pPr>
    <w:rPr>
      <w:rFonts w:ascii="Hypatia Sans Pro" w:hAnsi="Hypatia Sans Pro" w:cs="Segoe UI"/>
      <w:b/>
      <w:bCs/>
      <w:color w:val="00A4D2"/>
      <w:sz w:val="28"/>
      <w:szCs w:val="28"/>
      <w:lang w:eastAsia="es-ES"/>
    </w:rPr>
  </w:style>
  <w:style w:type="paragraph" w:styleId="Title">
    <w:name w:val="Title"/>
    <w:basedOn w:val="Normal"/>
    <w:link w:val="TitleChar"/>
    <w:uiPriority w:val="99"/>
    <w:qFormat/>
    <w:rsid w:val="00D166E6"/>
    <w:pPr>
      <w:suppressAutoHyphens/>
      <w:autoSpaceDE w:val="0"/>
      <w:autoSpaceDN w:val="0"/>
      <w:adjustRightInd w:val="0"/>
      <w:spacing w:after="0" w:line="240" w:lineRule="auto"/>
      <w:textAlignment w:val="center"/>
    </w:pPr>
    <w:rPr>
      <w:rFonts w:ascii="Lato" w:hAnsi="Lato" w:cs="Hypatia Sans Pro Black"/>
      <w:color w:val="13416B"/>
      <w:sz w:val="76"/>
      <w:szCs w:val="60"/>
      <w:lang w:eastAsia="en-GB"/>
    </w:rPr>
  </w:style>
  <w:style w:type="character" w:customStyle="1" w:styleId="TitleChar">
    <w:name w:val="Title Char"/>
    <w:link w:val="Title"/>
    <w:uiPriority w:val="99"/>
    <w:rsid w:val="00D166E6"/>
    <w:rPr>
      <w:rFonts w:ascii="Lato" w:hAnsi="Lato" w:cs="Hypatia Sans Pro Black"/>
      <w:color w:val="13416B"/>
      <w:sz w:val="76"/>
      <w:szCs w:val="60"/>
      <w:lang w:val="en-GB"/>
    </w:rPr>
  </w:style>
  <w:style w:type="paragraph" w:customStyle="1" w:styleId="copy">
    <w:name w:val="copy"/>
    <w:basedOn w:val="Normal"/>
    <w:uiPriority w:val="99"/>
    <w:rsid w:val="00A060D7"/>
    <w:pPr>
      <w:suppressAutoHyphens/>
      <w:autoSpaceDE w:val="0"/>
      <w:autoSpaceDN w:val="0"/>
      <w:adjustRightInd w:val="0"/>
      <w:spacing w:before="240"/>
      <w:textAlignment w:val="center"/>
    </w:pPr>
    <w:rPr>
      <w:rFonts w:ascii="Lato Medium" w:hAnsi="Lato Medium" w:cs="Lato Medium"/>
      <w:color w:val="302626"/>
      <w:lang w:eastAsia="en-GB"/>
    </w:rPr>
  </w:style>
  <w:style w:type="paragraph" w:customStyle="1" w:styleId="entradilla">
    <w:name w:val="entradilla"/>
    <w:basedOn w:val="Subtitle"/>
    <w:uiPriority w:val="99"/>
    <w:rsid w:val="00D166E6"/>
    <w:pPr>
      <w:spacing w:line="240" w:lineRule="auto"/>
    </w:pPr>
    <w:rPr>
      <w:color w:val="808080" w:themeColor="background1" w:themeShade="80"/>
    </w:rPr>
  </w:style>
  <w:style w:type="paragraph" w:styleId="Subtitle">
    <w:name w:val="Subtitle"/>
    <w:basedOn w:val="Normal"/>
    <w:link w:val="SubtitleChar"/>
    <w:uiPriority w:val="99"/>
    <w:qFormat/>
    <w:rsid w:val="00A57FAB"/>
    <w:pPr>
      <w:keepNext/>
      <w:suppressAutoHyphens/>
      <w:autoSpaceDE w:val="0"/>
      <w:autoSpaceDN w:val="0"/>
      <w:adjustRightInd w:val="0"/>
      <w:spacing w:before="283" w:after="0"/>
      <w:textAlignment w:val="center"/>
    </w:pPr>
    <w:rPr>
      <w:rFonts w:ascii="Hypatia Sans Pro" w:hAnsi="Hypatia Sans Pro" w:cs="Bebas Neue"/>
      <w:color w:val="F29114"/>
      <w:sz w:val="48"/>
      <w:szCs w:val="48"/>
      <w:lang w:eastAsia="en-GB"/>
    </w:rPr>
  </w:style>
  <w:style w:type="character" w:customStyle="1" w:styleId="SubtitleChar">
    <w:name w:val="Subtitle Char"/>
    <w:link w:val="Subtitle"/>
    <w:uiPriority w:val="99"/>
    <w:rsid w:val="00A57FAB"/>
    <w:rPr>
      <w:rFonts w:ascii="Hypatia Sans Pro" w:hAnsi="Hypatia Sans Pro" w:cs="Bebas Neue"/>
      <w:color w:val="F29114"/>
      <w:sz w:val="48"/>
      <w:szCs w:val="48"/>
      <w:lang w:val="en-GB"/>
    </w:rPr>
  </w:style>
  <w:style w:type="paragraph" w:customStyle="1" w:styleId="subsubtile">
    <w:name w:val="subsubtile"/>
    <w:basedOn w:val="copy"/>
    <w:uiPriority w:val="99"/>
    <w:rsid w:val="00ED1AD4"/>
    <w:pPr>
      <w:spacing w:before="57"/>
    </w:pPr>
    <w:rPr>
      <w:rFonts w:ascii="Lato Black" w:hAnsi="Lato Black" w:cs="Lato Black"/>
      <w:sz w:val="26"/>
      <w:szCs w:val="26"/>
    </w:rPr>
  </w:style>
  <w:style w:type="paragraph" w:customStyle="1" w:styleId="debajoprecio">
    <w:name w:val="debajo precio"/>
    <w:basedOn w:val="Normal"/>
    <w:uiPriority w:val="99"/>
    <w:rsid w:val="00F30A45"/>
    <w:pPr>
      <w:suppressAutoHyphens/>
      <w:autoSpaceDE w:val="0"/>
      <w:autoSpaceDN w:val="0"/>
      <w:adjustRightInd w:val="0"/>
      <w:spacing w:after="0" w:line="288" w:lineRule="auto"/>
      <w:textAlignment w:val="center"/>
    </w:pPr>
    <w:rPr>
      <w:rFonts w:ascii="Lato Medium" w:hAnsi="Lato Medium" w:cs="Lato Medium"/>
      <w:color w:val="302626"/>
      <w:sz w:val="16"/>
      <w:szCs w:val="16"/>
      <w:lang w:eastAsia="en-GB"/>
    </w:rPr>
  </w:style>
  <w:style w:type="paragraph" w:customStyle="1" w:styleId="Price">
    <w:name w:val="Price"/>
    <w:basedOn w:val="Normal"/>
    <w:uiPriority w:val="99"/>
    <w:rsid w:val="00F30A45"/>
    <w:pPr>
      <w:autoSpaceDE w:val="0"/>
      <w:autoSpaceDN w:val="0"/>
      <w:adjustRightInd w:val="0"/>
      <w:spacing w:after="0" w:line="360" w:lineRule="atLeast"/>
      <w:textAlignment w:val="center"/>
    </w:pPr>
    <w:rPr>
      <w:rFonts w:ascii="Hypatia Sans Pro" w:hAnsi="Hypatia Sans Pro" w:cs="Bebas Neue"/>
      <w:b/>
      <w:bCs/>
      <w:sz w:val="28"/>
      <w:szCs w:val="28"/>
      <w:lang w:eastAsia="en-GB"/>
    </w:rPr>
  </w:style>
  <w:style w:type="paragraph" w:customStyle="1" w:styleId="NoParagraphStyle">
    <w:name w:val="[No Paragraph Style]"/>
    <w:rsid w:val="00ED1AD4"/>
    <w:pPr>
      <w:autoSpaceDE w:val="0"/>
      <w:autoSpaceDN w:val="0"/>
      <w:adjustRightInd w:val="0"/>
      <w:spacing w:line="288" w:lineRule="auto"/>
      <w:textAlignment w:val="center"/>
    </w:pPr>
    <w:rPr>
      <w:rFonts w:ascii="Lato Black" w:hAnsi="Lato Black"/>
      <w:color w:val="000000"/>
      <w:sz w:val="24"/>
      <w:szCs w:val="24"/>
    </w:rPr>
  </w:style>
  <w:style w:type="table" w:styleId="TableGridLight">
    <w:name w:val="Grid Table Light"/>
    <w:basedOn w:val="TableNormal"/>
    <w:uiPriority w:val="40"/>
    <w:rsid w:val="00AD0B1B"/>
    <w:tblPr>
      <w:tblBorders>
        <w:top w:val="single" w:sz="4" w:space="0" w:color="BFBFBF"/>
        <w:left w:val="single" w:sz="4" w:space="0" w:color="BFBFBF"/>
        <w:bottom w:val="single" w:sz="4" w:space="0" w:color="BFBFBF"/>
        <w:right w:val="single" w:sz="4" w:space="0" w:color="BFBFBF"/>
        <w:insideH w:val="single" w:sz="4" w:space="0" w:color="BFBFBF"/>
        <w:insideV w:val="single" w:sz="4" w:space="0" w:color="BFBFBF"/>
      </w:tblBorders>
    </w:tblPr>
  </w:style>
  <w:style w:type="paragraph" w:customStyle="1" w:styleId="tablecopysmall">
    <w:name w:val="table copy small"/>
    <w:basedOn w:val="copy"/>
    <w:qFormat/>
    <w:rsid w:val="0026428C"/>
    <w:pPr>
      <w:spacing w:before="0" w:after="120"/>
    </w:pPr>
    <w:rPr>
      <w:sz w:val="16"/>
      <w:szCs w:val="16"/>
    </w:rPr>
  </w:style>
  <w:style w:type="paragraph" w:customStyle="1" w:styleId="titletable">
    <w:name w:val="title table"/>
    <w:basedOn w:val="copy"/>
    <w:qFormat/>
    <w:rsid w:val="00587C3A"/>
    <w:pPr>
      <w:spacing w:before="100" w:beforeAutospacing="1" w:after="0"/>
    </w:pPr>
  </w:style>
  <w:style w:type="paragraph" w:customStyle="1" w:styleId="a">
    <w:name w:val="+"/>
    <w:basedOn w:val="debajoprecio"/>
    <w:qFormat/>
    <w:rsid w:val="006522FE"/>
    <w:pPr>
      <w:spacing w:line="276" w:lineRule="auto"/>
    </w:pPr>
    <w:rPr>
      <w:color w:val="F29114"/>
      <w:sz w:val="20"/>
      <w:szCs w:val="20"/>
    </w:rPr>
  </w:style>
  <w:style w:type="paragraph" w:styleId="Revision">
    <w:name w:val="Revision"/>
    <w:hidden/>
    <w:uiPriority w:val="99"/>
    <w:semiHidden/>
    <w:rsid w:val="008C1AED"/>
    <w:rPr>
      <w:rFonts w:ascii="Segoe UI" w:hAnsi="Segoe UI" w:cs="Segoe UI"/>
      <w:color w:val="000000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aul.Bullock\Downloads\Proposal%202023%20(3)%20(1)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89637aa1-7b48-4060-803a-c34c58bc8bfc">
      <Terms xmlns="http://schemas.microsoft.com/office/infopath/2007/PartnerControls"/>
    </lcf76f155ced4ddcb4097134ff3c332f>
    <TaxCatchAll xmlns="be2b0b65-5089-4106-bb34-2edddfc01d42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4943E03D21409458C563385EC82CF9D" ma:contentTypeVersion="16" ma:contentTypeDescription="Create a new document." ma:contentTypeScope="" ma:versionID="6c33236aa19c84073bd918ca3cb867e8">
  <xsd:schema xmlns:xsd="http://www.w3.org/2001/XMLSchema" xmlns:xs="http://www.w3.org/2001/XMLSchema" xmlns:p="http://schemas.microsoft.com/office/2006/metadata/properties" xmlns:ns2="89637aa1-7b48-4060-803a-c34c58bc8bfc" xmlns:ns3="be2b0b65-5089-4106-bb34-2edddfc01d42" targetNamespace="http://schemas.microsoft.com/office/2006/metadata/properties" ma:root="true" ma:fieldsID="13775cba076172efd2c52a4c8e34602a" ns2:_="" ns3:_="">
    <xsd:import namespace="89637aa1-7b48-4060-803a-c34c58bc8bfc"/>
    <xsd:import namespace="be2b0b65-5089-4106-bb34-2edddfc01d4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637aa1-7b48-4060-803a-c34c58bc8bf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b7c6541b-5fbd-4626-9433-52d72c03e0b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hidden="true" ma:internalName="MediaServiceOCR" ma:readOnly="true">
      <xsd:simpleType>
        <xsd:restriction base="dms:Note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6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ObjectDetectorVersions" ma:index="20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1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2b0b65-5089-4106-bb34-2edddfc01d42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0b4e1055-39ed-4ab2-90b8-c0740928b36e}" ma:internalName="TaxCatchAll" ma:readOnly="false" ma:showField="CatchAllData" ma:web="be2b0b65-5089-4106-bb34-2edddfc01d42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8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CEB8C2D3-6CA4-4B36-98F2-DEBED56396F2}">
  <ds:schemaRefs>
    <ds:schemaRef ds:uri="http://schemas.microsoft.com/office/2006/documentManagement/types"/>
    <ds:schemaRef ds:uri="http://www.w3.org/XML/1998/namespace"/>
    <ds:schemaRef ds:uri="be2b0b65-5089-4106-bb34-2edddfc01d42"/>
    <ds:schemaRef ds:uri="http://purl.org/dc/elements/1.1/"/>
    <ds:schemaRef ds:uri="89637aa1-7b48-4060-803a-c34c58bc8bfc"/>
    <ds:schemaRef ds:uri="http://schemas.openxmlformats.org/package/2006/metadata/core-properties"/>
    <ds:schemaRef ds:uri="http://purl.org/dc/dcmitype/"/>
    <ds:schemaRef ds:uri="http://schemas.microsoft.com/office/2006/metadata/properties"/>
    <ds:schemaRef ds:uri="http://schemas.microsoft.com/office/infopath/2007/PartnerControls"/>
    <ds:schemaRef ds:uri="http://purl.org/dc/terms/"/>
  </ds:schemaRefs>
</ds:datastoreItem>
</file>

<file path=customXml/itemProps2.xml><?xml version="1.0" encoding="utf-8"?>
<ds:datastoreItem xmlns:ds="http://schemas.openxmlformats.org/officeDocument/2006/customXml" ds:itemID="{788C15F6-3759-463A-8382-F872E0DAFD7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637aa1-7b48-4060-803a-c34c58bc8bfc"/>
    <ds:schemaRef ds:uri="be2b0b65-5089-4106-bb34-2edddfc01d4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50C8E6E-5DD4-4A11-937D-A6DF84850D7B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CEE0393-72BA-45C8-918A-A6E46FB6FED6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Proposal 2023 (3) (1)</Template>
  <TotalTime>1</TotalTime>
  <Pages>4</Pages>
  <Words>555</Words>
  <Characters>3225</Characters>
  <Application>Microsoft Office Word</Application>
  <DocSecurity>0</DocSecurity>
  <Lines>173</Lines>
  <Paragraphs>90</Paragraphs>
  <ScaleCrop>false</ScaleCrop>
  <Company/>
  <LinksUpToDate>false</LinksUpToDate>
  <CharactersWithSpaces>3691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Paul Bullock</dc:creator>
  <cp:keywords/>
  <dc:description/>
  <cp:lastModifiedBy>Stacy Henshall</cp:lastModifiedBy>
  <cp:revision>17</cp:revision>
  <cp:lastPrinted>2020-02-04T16:01:00Z</cp:lastPrinted>
  <dcterms:created xsi:type="dcterms:W3CDTF">2025-10-10T17:00:00Z</dcterms:created>
  <dcterms:modified xsi:type="dcterms:W3CDTF">2025-10-22T09:46:00Z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0x01010004943E03D21409458C563385EC82CF9D</vt:lpwstr>
  </property>
  <property fmtid="{D5CDD505-2E9C-101B-9397-08002B2CF9AE}" pid="3" name="MediaServiceImageTags">
    <vt:lpwstr/>
  </property>
  <property fmtid="{D5CDD505-2E9C-101B-9397-08002B2CF9AE}" pid="4" name="GrammarlyDocumentId">
    <vt:lpwstr>eff15802-0646-42b2-bd7d-714e3be00321</vt:lpwstr>
  </property>
</Properties>
</file>